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5561E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Έγχρωμο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Πολυμηχάνημα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Inkjet</w:t>
            </w:r>
            <w:proofErr w:type="spellEnd"/>
          </w:p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5561E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5561E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5561E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5561E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5561E" w:rsidRPr="00387A77" w:rsidRDefault="0045561E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Εκτύπωση, αντιγραφή, σάρωση &amp;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fax</w:t>
            </w:r>
            <w:proofErr w:type="spellEnd"/>
          </w:p>
          <w:p w:rsidR="0045561E" w:rsidRPr="00387A77" w:rsidRDefault="0045561E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Αυτόματη εκτύπωση διπλής όψης</w:t>
            </w:r>
          </w:p>
          <w:p w:rsidR="0045561E" w:rsidRPr="00387A77" w:rsidRDefault="0045561E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Ταχύτητα εκτύπωσης: 39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ppm</w:t>
            </w:r>
            <w:proofErr w:type="spellEnd"/>
          </w:p>
          <w:p w:rsidR="0045561E" w:rsidRPr="00387A77" w:rsidRDefault="0045561E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Ανάλυση εκτύπωσης: 1200x1200 DPI</w:t>
            </w:r>
          </w:p>
          <w:p w:rsidR="0045561E" w:rsidRPr="00387A77" w:rsidRDefault="0045561E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Συνδέσεις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: Ethernet, USB, Wi-Fi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5561E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5561E" w:rsidRPr="00387A77" w:rsidRDefault="0045561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45561E"/>
    <w:rsid w:val="005F039E"/>
    <w:rsid w:val="0086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2</TotalTime>
  <Pages>1</Pages>
  <Words>53</Words>
  <Characters>291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2</cp:revision>
  <dcterms:created xsi:type="dcterms:W3CDTF">2025-10-17T11:08:00Z</dcterms:created>
  <dcterms:modified xsi:type="dcterms:W3CDTF">2025-10-17T11:10:00Z</dcterms:modified>
</cp:coreProperties>
</file>